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71893" w14:textId="77777777" w:rsidR="00DC4663" w:rsidRDefault="00DC4663" w:rsidP="00A81C34">
      <w:pPr>
        <w:jc w:val="right"/>
        <w:rPr>
          <w:sz w:val="28"/>
          <w:szCs w:val="28"/>
        </w:rPr>
      </w:pPr>
    </w:p>
    <w:p w14:paraId="24869114" w14:textId="77777777" w:rsidR="00A81C34" w:rsidRPr="00E5000D" w:rsidRDefault="00A81C34" w:rsidP="00A81C34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 xml:space="preserve">Приложение № 1 </w:t>
      </w:r>
    </w:p>
    <w:p w14:paraId="59785F4A" w14:textId="528810D0" w:rsidR="00E5000D" w:rsidRPr="00E5000D" w:rsidRDefault="00E5000D" w:rsidP="00A81C34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 xml:space="preserve">к </w:t>
      </w:r>
      <w:r w:rsidR="00873758">
        <w:rPr>
          <w:sz w:val="20"/>
          <w:szCs w:val="20"/>
        </w:rPr>
        <w:t>п</w:t>
      </w:r>
      <w:r w:rsidRPr="00E5000D">
        <w:rPr>
          <w:sz w:val="20"/>
          <w:szCs w:val="20"/>
        </w:rPr>
        <w:t xml:space="preserve">остановлению Тайтурского </w:t>
      </w:r>
    </w:p>
    <w:p w14:paraId="79EC8E78" w14:textId="77777777" w:rsidR="00E5000D" w:rsidRPr="00E5000D" w:rsidRDefault="00E5000D" w:rsidP="00A81C34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>городского поселения Усольского</w:t>
      </w:r>
    </w:p>
    <w:p w14:paraId="032283B7" w14:textId="77777777" w:rsidR="00E5000D" w:rsidRPr="00E5000D" w:rsidRDefault="00E5000D" w:rsidP="00A81C34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>муниципального района</w:t>
      </w:r>
    </w:p>
    <w:p w14:paraId="5E23A92B" w14:textId="1B6A0276" w:rsidR="00E5000D" w:rsidRPr="00E5000D" w:rsidRDefault="00E5000D" w:rsidP="00A81C34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 xml:space="preserve">от </w:t>
      </w:r>
      <w:r w:rsidR="00E609DD">
        <w:rPr>
          <w:sz w:val="20"/>
          <w:szCs w:val="20"/>
        </w:rPr>
        <w:t>1</w:t>
      </w:r>
      <w:r w:rsidR="00A307F1">
        <w:rPr>
          <w:sz w:val="20"/>
          <w:szCs w:val="20"/>
        </w:rPr>
        <w:t>3</w:t>
      </w:r>
      <w:r w:rsidRPr="00E5000D">
        <w:rPr>
          <w:sz w:val="20"/>
          <w:szCs w:val="20"/>
        </w:rPr>
        <w:t>.</w:t>
      </w:r>
      <w:r w:rsidR="00A307F1">
        <w:rPr>
          <w:sz w:val="20"/>
          <w:szCs w:val="20"/>
        </w:rPr>
        <w:t>03</w:t>
      </w:r>
      <w:r w:rsidRPr="00E5000D">
        <w:rPr>
          <w:sz w:val="20"/>
          <w:szCs w:val="20"/>
        </w:rPr>
        <w:t>.202</w:t>
      </w:r>
      <w:r w:rsidR="00A307F1">
        <w:rPr>
          <w:sz w:val="20"/>
          <w:szCs w:val="20"/>
        </w:rPr>
        <w:t>5</w:t>
      </w:r>
      <w:r w:rsidRPr="00E5000D">
        <w:rPr>
          <w:sz w:val="20"/>
          <w:szCs w:val="20"/>
        </w:rPr>
        <w:t xml:space="preserve">г. № </w:t>
      </w:r>
      <w:r w:rsidR="00A307F1">
        <w:rPr>
          <w:sz w:val="20"/>
          <w:szCs w:val="20"/>
        </w:rPr>
        <w:t>100</w:t>
      </w:r>
    </w:p>
    <w:p w14:paraId="191DBE7A" w14:textId="77777777" w:rsidR="00A81C34" w:rsidRPr="00E5000D" w:rsidRDefault="00A81C34" w:rsidP="00A81C34">
      <w:pPr>
        <w:jc w:val="center"/>
        <w:rPr>
          <w:sz w:val="20"/>
          <w:szCs w:val="20"/>
        </w:rPr>
      </w:pPr>
      <w:r w:rsidRPr="00E5000D">
        <w:rPr>
          <w:sz w:val="20"/>
          <w:szCs w:val="20"/>
        </w:rPr>
        <w:t>ПЛАН</w:t>
      </w:r>
    </w:p>
    <w:p w14:paraId="25210F5C" w14:textId="77777777" w:rsidR="00A81C34" w:rsidRDefault="00A81C34" w:rsidP="00FB0BC7">
      <w:pPr>
        <w:jc w:val="center"/>
        <w:rPr>
          <w:sz w:val="28"/>
          <w:szCs w:val="28"/>
        </w:rPr>
      </w:pPr>
      <w:r w:rsidRPr="00A81C34">
        <w:rPr>
          <w:sz w:val="28"/>
          <w:szCs w:val="28"/>
        </w:rPr>
        <w:t xml:space="preserve">Мероприятий по проведению месячника санитарной очистки и благоустройства </w:t>
      </w:r>
      <w:r w:rsidR="00266F8B">
        <w:rPr>
          <w:sz w:val="28"/>
          <w:szCs w:val="28"/>
        </w:rPr>
        <w:t xml:space="preserve">на территории </w:t>
      </w:r>
      <w:r w:rsidR="00266F8B" w:rsidRPr="00552AE9">
        <w:rPr>
          <w:sz w:val="28"/>
          <w:szCs w:val="28"/>
        </w:rPr>
        <w:t xml:space="preserve">Тайтурского городского поселения </w:t>
      </w:r>
      <w:r w:rsidR="00266F8B">
        <w:rPr>
          <w:sz w:val="28"/>
          <w:szCs w:val="28"/>
        </w:rPr>
        <w:t xml:space="preserve">Усольского </w:t>
      </w:r>
      <w:r w:rsidR="00266F8B" w:rsidRPr="00552AE9">
        <w:rPr>
          <w:sz w:val="28"/>
          <w:szCs w:val="28"/>
        </w:rPr>
        <w:t xml:space="preserve">муниципального </w:t>
      </w:r>
      <w:r w:rsidR="00266F8B">
        <w:rPr>
          <w:sz w:val="28"/>
          <w:szCs w:val="28"/>
        </w:rPr>
        <w:t>района Иркутской области</w:t>
      </w:r>
      <w:r w:rsidRPr="00A81C34">
        <w:rPr>
          <w:sz w:val="28"/>
          <w:szCs w:val="28"/>
        </w:rPr>
        <w:t>.</w:t>
      </w:r>
    </w:p>
    <w:p w14:paraId="00570961" w14:textId="77777777" w:rsidR="00FB0BC7" w:rsidRPr="00A81C34" w:rsidRDefault="00FB0BC7" w:rsidP="00FB0BC7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22"/>
        <w:gridCol w:w="4230"/>
        <w:gridCol w:w="3082"/>
        <w:gridCol w:w="1694"/>
      </w:tblGrid>
      <w:tr w:rsidR="00A81C34" w:rsidRPr="00FB0BC7" w14:paraId="56F93C21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7042" w14:textId="77777777" w:rsidR="00A81C34" w:rsidRPr="00FB0BC7" w:rsidRDefault="00A81C34" w:rsidP="0073732C">
            <w:pPr>
              <w:jc w:val="center"/>
              <w:rPr>
                <w:b/>
              </w:rPr>
            </w:pPr>
            <w:r w:rsidRPr="00FB0BC7">
              <w:rPr>
                <w:b/>
              </w:rPr>
              <w:t>№ п/п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594A" w14:textId="77777777" w:rsidR="00A81C34" w:rsidRPr="00FB0BC7" w:rsidRDefault="00A81C34" w:rsidP="0073732C">
            <w:pPr>
              <w:jc w:val="center"/>
              <w:rPr>
                <w:b/>
              </w:rPr>
            </w:pPr>
            <w:r w:rsidRPr="00FB0BC7">
              <w:rPr>
                <w:b/>
              </w:rPr>
              <w:t>Мероприятия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2E6C" w14:textId="77777777" w:rsidR="00A81C34" w:rsidRPr="00FB0BC7" w:rsidRDefault="00A81C34" w:rsidP="0073732C">
            <w:pPr>
              <w:jc w:val="center"/>
              <w:rPr>
                <w:b/>
              </w:rPr>
            </w:pPr>
            <w:r w:rsidRPr="00FB0BC7">
              <w:rPr>
                <w:b/>
              </w:rPr>
              <w:t>Ответственные исполнители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A41A" w14:textId="77777777" w:rsidR="00A81C34" w:rsidRPr="00FB0BC7" w:rsidRDefault="00A81C34" w:rsidP="0073732C">
            <w:pPr>
              <w:jc w:val="center"/>
              <w:rPr>
                <w:b/>
              </w:rPr>
            </w:pPr>
            <w:r w:rsidRPr="00FB0BC7">
              <w:rPr>
                <w:b/>
              </w:rPr>
              <w:t>Сроки исполнения</w:t>
            </w:r>
          </w:p>
        </w:tc>
      </w:tr>
      <w:tr w:rsidR="00A81C34" w:rsidRPr="00FB0BC7" w14:paraId="64CF50DD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B127" w14:textId="77777777" w:rsidR="00A81C34" w:rsidRPr="00FB0BC7" w:rsidRDefault="00A81C34" w:rsidP="0073732C">
            <w:pPr>
              <w:jc w:val="center"/>
            </w:pPr>
            <w:r w:rsidRPr="00FB0BC7"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05FA" w14:textId="77777777" w:rsidR="00A81C34" w:rsidRDefault="00A81C34" w:rsidP="0073732C">
            <w:pPr>
              <w:jc w:val="center"/>
            </w:pPr>
            <w:r w:rsidRPr="00FB0BC7">
              <w:t xml:space="preserve">Принятие мер по проведению месячника с привлечением населения, организаций и предприятий всех форм собственности: </w:t>
            </w:r>
          </w:p>
          <w:p w14:paraId="682B155E" w14:textId="77777777" w:rsidR="00FB0BC7" w:rsidRPr="00FB0BC7" w:rsidRDefault="00FB0BC7" w:rsidP="00FB0BC7">
            <w:pPr>
              <w:jc w:val="both"/>
            </w:pPr>
            <w:r>
              <w:t>- административный совет,</w:t>
            </w:r>
          </w:p>
          <w:p w14:paraId="57DFB746" w14:textId="77777777" w:rsidR="00A81C34" w:rsidRPr="00FB0BC7" w:rsidRDefault="00FB0BC7" w:rsidP="0073732C">
            <w:r>
              <w:t>- собрание граждан</w:t>
            </w:r>
            <w:r w:rsidR="00A81C34" w:rsidRPr="00FB0BC7">
              <w:t xml:space="preserve">, </w:t>
            </w:r>
          </w:p>
          <w:p w14:paraId="3C86E97F" w14:textId="77777777" w:rsidR="00A81C34" w:rsidRPr="00FB0BC7" w:rsidRDefault="00A81C34" w:rsidP="0073732C">
            <w:r w:rsidRPr="00FB0BC7">
              <w:t xml:space="preserve">- объявления, листовки, </w:t>
            </w:r>
          </w:p>
          <w:p w14:paraId="1EB88AA6" w14:textId="77777777" w:rsidR="00A81C34" w:rsidRPr="00FB0BC7" w:rsidRDefault="00A81C34" w:rsidP="0073732C">
            <w:r w:rsidRPr="00FB0BC7">
              <w:t>- письма руководителям предприятий.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A358" w14:textId="77777777" w:rsidR="00C1146B" w:rsidRDefault="00A81C34" w:rsidP="00880332">
            <w:pPr>
              <w:jc w:val="center"/>
            </w:pPr>
            <w:r w:rsidRPr="00FB0BC7">
              <w:t xml:space="preserve">Специалисты администрации </w:t>
            </w:r>
          </w:p>
          <w:p w14:paraId="377EFB20" w14:textId="77777777" w:rsidR="00C1146B" w:rsidRDefault="00C1146B" w:rsidP="00880332">
            <w:pPr>
              <w:jc w:val="center"/>
            </w:pPr>
            <w:r>
              <w:t>Шестаков А.В.</w:t>
            </w:r>
            <w:r w:rsidR="00880332">
              <w:t>,</w:t>
            </w:r>
          </w:p>
          <w:p w14:paraId="25751180" w14:textId="77777777" w:rsidR="00C1146B" w:rsidRDefault="00A81C34" w:rsidP="00880332">
            <w:pPr>
              <w:jc w:val="center"/>
            </w:pPr>
            <w:r w:rsidRPr="00FB0BC7">
              <w:t xml:space="preserve"> </w:t>
            </w:r>
            <w:r w:rsidR="00FB0BC7">
              <w:t>Налетова</w:t>
            </w:r>
            <w:r w:rsidRPr="00FB0BC7">
              <w:t xml:space="preserve"> М.А., </w:t>
            </w:r>
          </w:p>
          <w:p w14:paraId="28ABD028" w14:textId="4CED348B" w:rsidR="00A81C34" w:rsidRPr="00FB0BC7" w:rsidRDefault="00A81C34" w:rsidP="00880332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5DCE" w14:textId="1A697C99" w:rsidR="00A81C34" w:rsidRPr="00FB0BC7" w:rsidRDefault="00A307F1" w:rsidP="0073732C">
            <w:pPr>
              <w:jc w:val="center"/>
            </w:pPr>
            <w:r>
              <w:t>апрель</w:t>
            </w:r>
            <w:r w:rsidR="00C1146B">
              <w:t xml:space="preserve"> - </w:t>
            </w:r>
            <w:r>
              <w:t>май</w:t>
            </w:r>
            <w:r w:rsidR="00FB0BC7">
              <w:t xml:space="preserve"> 202</w:t>
            </w:r>
            <w:r>
              <w:t>5</w:t>
            </w:r>
            <w:r w:rsidR="00A81C34" w:rsidRPr="00FB0BC7">
              <w:t>г.</w:t>
            </w:r>
          </w:p>
          <w:p w14:paraId="32E4886B" w14:textId="77777777" w:rsidR="00A81C34" w:rsidRPr="00FB0BC7" w:rsidRDefault="00A81C34" w:rsidP="0073732C">
            <w:pPr>
              <w:jc w:val="center"/>
            </w:pPr>
          </w:p>
          <w:p w14:paraId="04524FE2" w14:textId="77777777" w:rsidR="00A81C34" w:rsidRPr="00FB0BC7" w:rsidRDefault="00A81C34" w:rsidP="0073732C"/>
        </w:tc>
      </w:tr>
      <w:tr w:rsidR="00C1146B" w:rsidRPr="00FB0BC7" w14:paraId="7BDDE5D8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1E3B" w14:textId="77777777" w:rsidR="00C1146B" w:rsidRPr="00FB0BC7" w:rsidRDefault="00C1146B" w:rsidP="00C1146B">
            <w:pPr>
              <w:jc w:val="center"/>
            </w:pPr>
            <w:r w:rsidRPr="00FB0BC7">
              <w:t>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7F26" w14:textId="151CCDA7" w:rsidR="00C1146B" w:rsidRPr="00FB0BC7" w:rsidRDefault="00C1146B" w:rsidP="00C1146B">
            <w:pPr>
              <w:jc w:val="center"/>
            </w:pPr>
            <w:r w:rsidRPr="00FB0BC7">
              <w:t xml:space="preserve">Очистка придомовых территорий и территорий, примыкающих к домовладениям в радиусе </w:t>
            </w:r>
            <w:r w:rsidR="00E32666" w:rsidRPr="00E32666">
              <w:t>5</w:t>
            </w:r>
            <w:r w:rsidRPr="00FB0BC7">
              <w:t xml:space="preserve"> м  от мусора, с последующей вывозкой на полигон.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93BF" w14:textId="77777777" w:rsidR="00C1146B" w:rsidRPr="00FB0BC7" w:rsidRDefault="00C1146B" w:rsidP="00C1146B">
            <w:pPr>
              <w:jc w:val="center"/>
            </w:pPr>
            <w:r w:rsidRPr="00FB0BC7">
              <w:t>Жители поселения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2CAC" w14:textId="77777777" w:rsidR="00A307F1" w:rsidRPr="00FB0BC7" w:rsidRDefault="00A307F1" w:rsidP="00A307F1">
            <w:pPr>
              <w:jc w:val="center"/>
            </w:pPr>
            <w:r>
              <w:t>апрель - май 2025</w:t>
            </w:r>
            <w:r w:rsidRPr="00FB0BC7">
              <w:t>г.</w:t>
            </w:r>
          </w:p>
          <w:p w14:paraId="28B0B45D" w14:textId="51FBBE4B" w:rsidR="00C1146B" w:rsidRPr="00FB0BC7" w:rsidRDefault="00C1146B" w:rsidP="00C1146B">
            <w:pPr>
              <w:jc w:val="center"/>
            </w:pPr>
            <w:r w:rsidRPr="00FB0BC7">
              <w:t>.</w:t>
            </w:r>
          </w:p>
          <w:p w14:paraId="4DACDE6D" w14:textId="15528E78" w:rsidR="00C1146B" w:rsidRPr="00FB0BC7" w:rsidRDefault="00C1146B" w:rsidP="00C1146B">
            <w:pPr>
              <w:jc w:val="center"/>
            </w:pPr>
          </w:p>
        </w:tc>
      </w:tr>
      <w:tr w:rsidR="00C1146B" w:rsidRPr="00FB0BC7" w14:paraId="67605A67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7F0A" w14:textId="77777777" w:rsidR="00C1146B" w:rsidRPr="00FB0BC7" w:rsidRDefault="00C1146B" w:rsidP="00C1146B">
            <w:pPr>
              <w:jc w:val="center"/>
            </w:pPr>
            <w:r w:rsidRPr="00FB0BC7">
              <w:t>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67F2" w14:textId="77777777" w:rsidR="00C1146B" w:rsidRPr="00FB0BC7" w:rsidRDefault="00C1146B" w:rsidP="00C1146B">
            <w:pPr>
              <w:jc w:val="center"/>
            </w:pPr>
            <w:r w:rsidRPr="00FB0BC7">
              <w:t xml:space="preserve">Очистка территорий предприятий  и учреждений и примыкающих территорий в радиусе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FB0BC7">
                <w:t>10 м</w:t>
              </w:r>
            </w:smartTag>
            <w:r w:rsidRPr="00FB0BC7">
              <w:t xml:space="preserve">  от мусора, с последующей вывозкой на полигон.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6311" w14:textId="77777777" w:rsidR="00C1146B" w:rsidRPr="00FB0BC7" w:rsidRDefault="00C1146B" w:rsidP="00C1146B">
            <w:pPr>
              <w:jc w:val="center"/>
            </w:pPr>
            <w:r w:rsidRPr="00FB0BC7">
              <w:t>Руководители предприятий и учреждений, частные предприниматели.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8BC5" w14:textId="77777777" w:rsidR="00A307F1" w:rsidRPr="00FB0BC7" w:rsidRDefault="00A307F1" w:rsidP="00A307F1">
            <w:pPr>
              <w:jc w:val="center"/>
            </w:pPr>
            <w:r>
              <w:t>апрель - май 2025</w:t>
            </w:r>
            <w:r w:rsidRPr="00FB0BC7">
              <w:t>г.</w:t>
            </w:r>
          </w:p>
          <w:p w14:paraId="012E46D7" w14:textId="1E04223D" w:rsidR="00C1146B" w:rsidRPr="00FB0BC7" w:rsidRDefault="00C1146B" w:rsidP="00C1146B">
            <w:pPr>
              <w:jc w:val="center"/>
            </w:pPr>
          </w:p>
        </w:tc>
      </w:tr>
      <w:tr w:rsidR="00A307F1" w:rsidRPr="00FB0BC7" w14:paraId="0EE588D6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1960" w14:textId="77777777" w:rsidR="00A307F1" w:rsidRPr="00FB0BC7" w:rsidRDefault="00A307F1" w:rsidP="00A307F1">
            <w:pPr>
              <w:jc w:val="center"/>
            </w:pPr>
            <w:r w:rsidRPr="00FB0BC7">
              <w:t>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7C20" w14:textId="77777777" w:rsidR="00A307F1" w:rsidRPr="00FB0BC7" w:rsidRDefault="00A307F1" w:rsidP="00A307F1">
            <w:pPr>
              <w:jc w:val="center"/>
            </w:pPr>
            <w:r w:rsidRPr="00FB0BC7">
              <w:t>Ремонт и дезинфекция контейнеров, уборка контейнерных площадок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A208" w14:textId="77777777" w:rsidR="00A307F1" w:rsidRPr="00FB0BC7" w:rsidRDefault="00A307F1" w:rsidP="00A307F1">
            <w:pPr>
              <w:jc w:val="center"/>
            </w:pPr>
            <w:r>
              <w:t>собственники площадок (мест) накопления ТКО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CE8A" w14:textId="46689AFF" w:rsidR="00A307F1" w:rsidRPr="00FB0BC7" w:rsidRDefault="00A307F1" w:rsidP="00A307F1">
            <w:pPr>
              <w:jc w:val="center"/>
            </w:pPr>
            <w:r w:rsidRPr="004E7F9C">
              <w:t>апрель - май 2025г.</w:t>
            </w:r>
          </w:p>
        </w:tc>
      </w:tr>
      <w:tr w:rsidR="00E32666" w:rsidRPr="00FB0BC7" w14:paraId="7C132660" w14:textId="77777777" w:rsidTr="00E32666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213B" w14:textId="77777777" w:rsidR="00E32666" w:rsidRPr="00FB0BC7" w:rsidRDefault="00E32666" w:rsidP="00E32666">
            <w:pPr>
              <w:jc w:val="center"/>
            </w:pPr>
            <w:r w:rsidRPr="00FB0BC7">
              <w:t>5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A3B5" w14:textId="27DF5077" w:rsidR="00E32666" w:rsidRPr="00FB0BC7" w:rsidRDefault="00E32666" w:rsidP="00E32666">
            <w:pPr>
              <w:jc w:val="center"/>
            </w:pPr>
            <w:r w:rsidRPr="00FB0BC7">
              <w:t>Изготовление и установка аншлагов «Свалка мусора запрещена!»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756" w14:textId="3D1EBB8C" w:rsidR="00E32666" w:rsidRPr="00FB0BC7" w:rsidRDefault="00E32666" w:rsidP="00E32666">
            <w:pPr>
              <w:jc w:val="center"/>
            </w:pPr>
            <w:r w:rsidRPr="00FB0BC7">
              <w:t>Администрация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D40" w14:textId="5F0DCD4A" w:rsidR="00E32666" w:rsidRPr="00FB0BC7" w:rsidRDefault="00E32666" w:rsidP="00E32666">
            <w:pPr>
              <w:jc w:val="center"/>
            </w:pPr>
            <w:r w:rsidRPr="004E7F9C">
              <w:t>апрель - май 2025г.</w:t>
            </w:r>
          </w:p>
        </w:tc>
      </w:tr>
      <w:tr w:rsidR="00E32666" w:rsidRPr="00FB0BC7" w14:paraId="40460487" w14:textId="77777777" w:rsidTr="00E32666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20E6" w14:textId="77777777" w:rsidR="00E32666" w:rsidRPr="00FB0BC7" w:rsidRDefault="00E32666" w:rsidP="00E32666">
            <w:pPr>
              <w:jc w:val="center"/>
            </w:pPr>
            <w:r w:rsidRPr="00FB0BC7">
              <w:t>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B9F2" w14:textId="2F896B26" w:rsidR="00E32666" w:rsidRPr="00FB0BC7" w:rsidRDefault="00E32666" w:rsidP="00E32666">
            <w:pPr>
              <w:jc w:val="center"/>
            </w:pPr>
            <w:r w:rsidRPr="00FB0BC7">
              <w:t>Очистка берегов рек от бытового мусора (Тайтурка, Буреть, Холмушино)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110" w14:textId="4C54E2AE" w:rsidR="00E32666" w:rsidRPr="00FB0BC7" w:rsidRDefault="00E32666" w:rsidP="00E32666">
            <w:pPr>
              <w:jc w:val="center"/>
            </w:pPr>
            <w:r w:rsidRPr="00FB0BC7">
              <w:t>Школы МО, жители</w:t>
            </w:r>
            <w:r>
              <w:t>, общественные организации</w:t>
            </w:r>
            <w:r w:rsidRPr="00FB0BC7"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8F16" w14:textId="4907000D" w:rsidR="00E32666" w:rsidRPr="00FB0BC7" w:rsidRDefault="00E32666" w:rsidP="00E32666">
            <w:pPr>
              <w:jc w:val="center"/>
            </w:pPr>
            <w:r w:rsidRPr="004E7F9C">
              <w:t>апрель - май 2025г.</w:t>
            </w:r>
          </w:p>
        </w:tc>
      </w:tr>
      <w:tr w:rsidR="00E32666" w:rsidRPr="00FB0BC7" w14:paraId="2A029604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7819" w14:textId="77777777" w:rsidR="00E32666" w:rsidRPr="00FB0BC7" w:rsidRDefault="00E32666" w:rsidP="00E32666">
            <w:pPr>
              <w:jc w:val="center"/>
            </w:pPr>
            <w:r w:rsidRPr="00FB0BC7">
              <w:t>7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4BF" w14:textId="24070C7D" w:rsidR="00E32666" w:rsidRPr="00FB0BC7" w:rsidRDefault="00E32666" w:rsidP="00E32666">
            <w:pPr>
              <w:jc w:val="center"/>
            </w:pPr>
            <w:r w:rsidRPr="00FB0BC7">
              <w:t>Подворный обход с целью проверки санитарного состояния</w:t>
            </w:r>
            <w:r>
              <w:t xml:space="preserve"> придомовой территории</w:t>
            </w:r>
            <w:r w:rsidRPr="00FB0BC7">
              <w:t>, профилактические беседы с жителями.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38CF" w14:textId="229D09BF" w:rsidR="00E32666" w:rsidRPr="00FB0BC7" w:rsidRDefault="00E32666" w:rsidP="00E32666">
            <w:pPr>
              <w:jc w:val="center"/>
            </w:pPr>
            <w:r w:rsidRPr="00FB0BC7">
              <w:t xml:space="preserve">Специалисты администрации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4A98" w14:textId="7D8BA87E" w:rsidR="00E32666" w:rsidRPr="00FB0BC7" w:rsidRDefault="00E32666" w:rsidP="00E32666">
            <w:pPr>
              <w:jc w:val="center"/>
            </w:pPr>
            <w:r w:rsidRPr="00FB0BC7">
              <w:t>постоянно</w:t>
            </w:r>
          </w:p>
        </w:tc>
      </w:tr>
      <w:tr w:rsidR="00E32666" w:rsidRPr="00FB0BC7" w14:paraId="0A306D39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767" w14:textId="77777777" w:rsidR="00E32666" w:rsidRPr="00FB0BC7" w:rsidRDefault="00E32666" w:rsidP="00E32666">
            <w:pPr>
              <w:jc w:val="center"/>
            </w:pPr>
            <w:r w:rsidRPr="00FB0BC7">
              <w:t>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2CFD" w14:textId="71CBEE3E" w:rsidR="00E32666" w:rsidRPr="00FB0BC7" w:rsidRDefault="00E32666" w:rsidP="00E32666">
            <w:pPr>
              <w:jc w:val="center"/>
            </w:pPr>
            <w:r w:rsidRPr="00FB0BC7">
              <w:t>Проведение субботник</w:t>
            </w:r>
            <w:r>
              <w:t>ов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632" w14:textId="0B8C1E33" w:rsidR="00E32666" w:rsidRPr="00FB0BC7" w:rsidRDefault="00E32666" w:rsidP="00E32666">
            <w:pPr>
              <w:jc w:val="center"/>
            </w:pPr>
            <w:r w:rsidRPr="00FB0BC7">
              <w:t>Администрация, руководители предприятий и учреждений</w:t>
            </w:r>
            <w:r>
              <w:t xml:space="preserve">, </w:t>
            </w:r>
            <w:r>
              <w:t>общественные организации</w:t>
            </w:r>
            <w:r w:rsidRPr="00FB0BC7"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802" w14:textId="77777777" w:rsidR="00E32666" w:rsidRPr="00FB0BC7" w:rsidRDefault="00E32666" w:rsidP="00E32666">
            <w:pPr>
              <w:jc w:val="center"/>
            </w:pPr>
            <w:r>
              <w:t>апрель - май 2025</w:t>
            </w:r>
            <w:r w:rsidRPr="00FB0BC7">
              <w:t>г.</w:t>
            </w:r>
          </w:p>
          <w:p w14:paraId="4D712F4D" w14:textId="1F4634ED" w:rsidR="00E32666" w:rsidRPr="00FB0BC7" w:rsidRDefault="00E32666" w:rsidP="00E32666">
            <w:pPr>
              <w:jc w:val="center"/>
            </w:pPr>
          </w:p>
        </w:tc>
      </w:tr>
      <w:tr w:rsidR="00E32666" w:rsidRPr="00FB0BC7" w14:paraId="2FFFA96F" w14:textId="77777777" w:rsidTr="00C1146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EBC9" w14:textId="77777777" w:rsidR="00E32666" w:rsidRPr="00FB0BC7" w:rsidRDefault="00E32666" w:rsidP="00E32666">
            <w:pPr>
              <w:jc w:val="center"/>
            </w:pPr>
            <w:r w:rsidRPr="00FB0BC7">
              <w:t>9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42F" w14:textId="15EEE2A2" w:rsidR="00E32666" w:rsidRPr="00FB0BC7" w:rsidRDefault="00E32666" w:rsidP="00E32666">
            <w:pPr>
              <w:jc w:val="center"/>
            </w:pPr>
            <w:r w:rsidRPr="00FB0BC7">
              <w:t>Очистка от мусора сквера Победы, памятников, погибшим односельчанам (Тайтурка, Холмушино, Буреть</w:t>
            </w:r>
            <w:r>
              <w:t>, Кочерикова</w:t>
            </w:r>
            <w:r w:rsidRPr="00FB0BC7">
              <w:t xml:space="preserve">).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47BA" w14:textId="77777777" w:rsidR="00E32666" w:rsidRDefault="00E32666" w:rsidP="00E32666">
            <w:pPr>
              <w:jc w:val="center"/>
            </w:pPr>
            <w:r>
              <w:t xml:space="preserve">Администрация </w:t>
            </w:r>
            <w:r w:rsidRPr="00FB0BC7">
              <w:t>МО, школы МО, общественные организации</w:t>
            </w:r>
            <w:r>
              <w:t xml:space="preserve">, </w:t>
            </w:r>
          </w:p>
          <w:p w14:paraId="6D39F3C8" w14:textId="1AF45F53" w:rsidR="00E32666" w:rsidRPr="00FB0BC7" w:rsidRDefault="00E32666" w:rsidP="00E32666">
            <w:pPr>
              <w:jc w:val="center"/>
            </w:pPr>
            <w:r>
              <w:t>Молодежный совет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A1D6" w14:textId="77777777" w:rsidR="00E32666" w:rsidRPr="00FB0BC7" w:rsidRDefault="00E32666" w:rsidP="00E32666">
            <w:pPr>
              <w:jc w:val="center"/>
            </w:pPr>
            <w:r>
              <w:t>апрель 2025</w:t>
            </w:r>
            <w:r w:rsidRPr="00FB0BC7">
              <w:t>г.</w:t>
            </w:r>
          </w:p>
          <w:p w14:paraId="634A2F26" w14:textId="3F8576DC" w:rsidR="00E32666" w:rsidRPr="00FB0BC7" w:rsidRDefault="00E32666" w:rsidP="00E32666">
            <w:pPr>
              <w:jc w:val="center"/>
            </w:pPr>
          </w:p>
        </w:tc>
      </w:tr>
    </w:tbl>
    <w:p w14:paraId="0D2342C2" w14:textId="22C24870" w:rsidR="00A81C34" w:rsidRDefault="00A81C34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61C549" w14:textId="4BDA37C4" w:rsidR="00E32666" w:rsidRDefault="00E32666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8D5CC01" w14:textId="3C0497CE" w:rsidR="00076492" w:rsidRPr="00E5000D" w:rsidRDefault="00076492" w:rsidP="00076492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lastRenderedPageBreak/>
        <w:t xml:space="preserve">Приложение № 2 </w:t>
      </w:r>
    </w:p>
    <w:p w14:paraId="2CFFFDEF" w14:textId="77777777" w:rsidR="00076492" w:rsidRPr="00E5000D" w:rsidRDefault="00076492" w:rsidP="00076492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 xml:space="preserve">к </w:t>
      </w:r>
      <w:r>
        <w:rPr>
          <w:sz w:val="20"/>
          <w:szCs w:val="20"/>
        </w:rPr>
        <w:t>п</w:t>
      </w:r>
      <w:r w:rsidRPr="00E5000D">
        <w:rPr>
          <w:sz w:val="20"/>
          <w:szCs w:val="20"/>
        </w:rPr>
        <w:t xml:space="preserve">остановлению Тайтурского </w:t>
      </w:r>
    </w:p>
    <w:p w14:paraId="73BD7CCF" w14:textId="77777777" w:rsidR="00076492" w:rsidRPr="00E5000D" w:rsidRDefault="00076492" w:rsidP="00076492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>городского поселения Усольского</w:t>
      </w:r>
    </w:p>
    <w:p w14:paraId="4769F9E0" w14:textId="77777777" w:rsidR="00076492" w:rsidRPr="00E5000D" w:rsidRDefault="00076492" w:rsidP="00076492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>муниципального района</w:t>
      </w:r>
    </w:p>
    <w:p w14:paraId="202E67EF" w14:textId="77777777" w:rsidR="00076492" w:rsidRPr="00E5000D" w:rsidRDefault="00076492" w:rsidP="00076492">
      <w:pPr>
        <w:jc w:val="right"/>
        <w:rPr>
          <w:sz w:val="20"/>
          <w:szCs w:val="20"/>
        </w:rPr>
      </w:pPr>
      <w:r w:rsidRPr="00E5000D">
        <w:rPr>
          <w:sz w:val="20"/>
          <w:szCs w:val="20"/>
        </w:rPr>
        <w:t xml:space="preserve"> от </w:t>
      </w:r>
      <w:r>
        <w:rPr>
          <w:sz w:val="20"/>
          <w:szCs w:val="20"/>
        </w:rPr>
        <w:t>13</w:t>
      </w:r>
      <w:r w:rsidRPr="00E5000D">
        <w:rPr>
          <w:sz w:val="20"/>
          <w:szCs w:val="20"/>
        </w:rPr>
        <w:t>.</w:t>
      </w:r>
      <w:r>
        <w:rPr>
          <w:sz w:val="20"/>
          <w:szCs w:val="20"/>
        </w:rPr>
        <w:t>03</w:t>
      </w:r>
      <w:r w:rsidRPr="00E5000D">
        <w:rPr>
          <w:sz w:val="20"/>
          <w:szCs w:val="20"/>
        </w:rPr>
        <w:t>.202</w:t>
      </w:r>
      <w:r>
        <w:rPr>
          <w:sz w:val="20"/>
          <w:szCs w:val="20"/>
        </w:rPr>
        <w:t>5</w:t>
      </w:r>
      <w:r w:rsidRPr="00E5000D">
        <w:rPr>
          <w:sz w:val="20"/>
          <w:szCs w:val="20"/>
        </w:rPr>
        <w:t xml:space="preserve">г. № </w:t>
      </w:r>
      <w:r>
        <w:rPr>
          <w:sz w:val="20"/>
          <w:szCs w:val="20"/>
        </w:rPr>
        <w:t>100</w:t>
      </w:r>
    </w:p>
    <w:p w14:paraId="73733FF2" w14:textId="77777777" w:rsidR="00076492" w:rsidRDefault="00076492" w:rsidP="00076492">
      <w:pPr>
        <w:jc w:val="right"/>
        <w:rPr>
          <w:sz w:val="20"/>
          <w:szCs w:val="2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045"/>
        <w:gridCol w:w="3222"/>
        <w:gridCol w:w="2253"/>
      </w:tblGrid>
      <w:tr w:rsidR="00076492" w14:paraId="310E679A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14D6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1B34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учреждения, объединения, за которой закреплена общественная территория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5BFB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076492" w14:paraId="4BFC45FA" w14:textId="77777777" w:rsidTr="00DD6654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5A5C" w14:textId="77777777" w:rsidR="00076492" w:rsidRDefault="00076492" w:rsidP="00DD6654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ТАЙТУРКА</w:t>
            </w:r>
          </w:p>
        </w:tc>
      </w:tr>
      <w:tr w:rsidR="00076492" w14:paraId="7958401E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5765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вокруг памятника, односельчанам, погибшим в ВОВ (от памятника до тропинки)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93C8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пионерская организация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548B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Солдатенко Т.Б.</w:t>
            </w:r>
          </w:p>
        </w:tc>
      </w:tr>
      <w:tr w:rsidR="00076492" w14:paraId="537DA096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C71E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сквера Победы (от сцены до дороги по пер. Пеньковского)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AC6E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КПРФ, МБУДО «ДШИ»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CC54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Солдатенко Т.Б., Будникова В.В.</w:t>
            </w:r>
          </w:p>
        </w:tc>
      </w:tr>
      <w:tr w:rsidR="00076492" w14:paraId="0F1BF7D3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6DE4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между улицей Победы и площадью, территория между автодорогой и пешеходной дорожкой с левой стороны улицы Пеньковского от площади до почты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7DAC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«Брусничка»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1203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Качко Н.Н.</w:t>
            </w:r>
          </w:p>
        </w:tc>
      </w:tr>
      <w:tr w:rsidR="00076492" w14:paraId="2C19DBFE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215C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кладбище 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99BE" w14:textId="613CBD1A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«ВРП «НОВОТРАНС», АО «Облагроснаб», ООО «Телец»</w:t>
            </w:r>
            <w:r w:rsidR="00E32666">
              <w:rPr>
                <w:rFonts w:ascii="Times New Roman" w:hAnsi="Times New Roman" w:cs="Times New Roman"/>
                <w:sz w:val="24"/>
                <w:szCs w:val="24"/>
              </w:rPr>
              <w:t>, администрация Тайтурского МО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E743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Механиков Е.В., Сулейманов П.Д., Гуменюк С.И.</w:t>
            </w:r>
          </w:p>
        </w:tc>
      </w:tr>
      <w:tr w:rsidR="00076492" w14:paraId="7475BDE3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7344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 летчикам по ул. Пролетарская и прилегающая территория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E94C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Тайтурская СОШ </w:t>
            </w:r>
          </w:p>
          <w:p w14:paraId="7B6DCA2B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Тайтурского МО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D15A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Котовская О.И.</w:t>
            </w:r>
          </w:p>
          <w:p w14:paraId="00F93BBF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 М.А.</w:t>
            </w:r>
          </w:p>
        </w:tc>
      </w:tr>
      <w:tr w:rsidR="00076492" w14:paraId="5CED059E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3D0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воинские захоронения на кладбище 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0BCD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9E21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Толстихина Т.В.</w:t>
            </w:r>
          </w:p>
        </w:tc>
      </w:tr>
      <w:tr w:rsidR="00076492" w14:paraId="2AD5ED12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6FFE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корт, территория вокруг спортивного комплекса «Добрыня», площадка спортивная по ул. Пеньковского 18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24D7" w14:textId="4C39515C" w:rsidR="00076492" w:rsidRDefault="00E32666" w:rsidP="00076492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Тайтурского КСК</w:t>
            </w:r>
            <w:r w:rsidR="00076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FD1B" w14:textId="6FF79213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 А.В.</w:t>
            </w:r>
          </w:p>
        </w:tc>
      </w:tr>
      <w:tr w:rsidR="00076492" w14:paraId="6456B297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378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Берег р.Белая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(от станции водозабора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дома №72 по </w:t>
            </w:r>
          </w:p>
          <w:p w14:paraId="20CA4AD2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Пеньковского)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273E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РЦСТК «Родник»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3DE7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Ермолина Е.В.</w:t>
            </w:r>
          </w:p>
        </w:tc>
      </w:tr>
      <w:tr w:rsidR="00076492" w14:paraId="3886B4C6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255E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Набережная р.Белая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(от дома №72 до дома №106 по ул. Пеньковского)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712C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УАПТ филиал п. Тайтурка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7FBA" w14:textId="24B59CEA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Апутильникова М.Д.</w:t>
            </w:r>
          </w:p>
        </w:tc>
      </w:tr>
      <w:tr w:rsidR="00076492" w14:paraId="705F7538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DE3B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Берег р.Белая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(от дома №72 до дома №106 по ул. Пеньковского)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5027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женщин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D664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Солдатенко Т.Б.</w:t>
            </w:r>
          </w:p>
        </w:tc>
      </w:tr>
      <w:tr w:rsidR="00076492" w14:paraId="32A4894D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DCB5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Набережная и берег р.Белая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(от дома №106 до дома №110 по ул. Пеньковского)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CCDE" w14:textId="77777777" w:rsidR="00076492" w:rsidRDefault="00076492" w:rsidP="00DD6654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«Центральная межпоселенческая библиотека Усольского района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3492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Курченко Н.А.</w:t>
            </w:r>
          </w:p>
        </w:tc>
      </w:tr>
      <w:tr w:rsidR="00076492" w14:paraId="02094807" w14:textId="77777777" w:rsidTr="00DD6654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14A7" w14:textId="77777777" w:rsidR="00076492" w:rsidRPr="00076492" w:rsidRDefault="00076492" w:rsidP="00DD6654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БУРЕТЬ</w:t>
            </w:r>
          </w:p>
        </w:tc>
      </w:tr>
      <w:tr w:rsidR="00076492" w14:paraId="4548F83C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E3AC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парк, территория между нижним и верхним парком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20FE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Буретская СОШ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8325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Халиулина Е.В.</w:t>
            </w:r>
          </w:p>
        </w:tc>
      </w:tr>
      <w:tr w:rsidR="00076492" w14:paraId="157DCFB5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EED0" w14:textId="4033CA9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вдоль дороги по ул. Трактовая (от </w:t>
            </w:r>
            <w:r w:rsidR="00016E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креста</w:t>
            </w:r>
            <w:r w:rsidR="00016E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пересечения с ул. Новая)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734E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Детский сад № 7 «Сказка»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7E0E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Панова А.Н.</w:t>
            </w:r>
          </w:p>
        </w:tc>
      </w:tr>
      <w:tr w:rsidR="00076492" w14:paraId="6C7F635C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0675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площадка верхнего парка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76B8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Буретская СОШ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3DDE" w14:textId="77777777" w:rsidR="00076492" w:rsidRDefault="00076492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Халиулина Е.В.</w:t>
            </w:r>
          </w:p>
        </w:tc>
      </w:tr>
      <w:tr w:rsidR="00016EC8" w14:paraId="37D1CFE3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D8C" w14:textId="2C1A5CA0" w:rsidR="00016EC8" w:rsidRDefault="00016EC8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вокруг памятника, односельчанам, погибшим в ВОВ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EC0" w14:textId="09EE8A80" w:rsidR="00016EC8" w:rsidRDefault="00016EC8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Жители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BE5" w14:textId="41D28F22" w:rsidR="00016EC8" w:rsidRDefault="00016EC8" w:rsidP="00DD6654">
            <w:pPr>
              <w:pStyle w:val="af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А.О.</w:t>
            </w:r>
          </w:p>
        </w:tc>
      </w:tr>
      <w:tr w:rsidR="00076492" w14:paraId="0322B64B" w14:textId="77777777" w:rsidTr="00DD6654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A80C" w14:textId="77777777" w:rsidR="00076492" w:rsidRPr="00076492" w:rsidRDefault="00076492" w:rsidP="00DD6654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КОЧЕРИКОВА</w:t>
            </w:r>
          </w:p>
        </w:tc>
      </w:tr>
      <w:tr w:rsidR="00076492" w14:paraId="1E34AFB0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1E4E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площадка по ул. Новая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85FB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«Луч»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D163" w14:textId="4DF31F19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66" w14:paraId="20091CEE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3477" w14:textId="1F43F4EB" w:rsidR="00E32666" w:rsidRDefault="00016EC8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вокруг памятника, односельчанам, погибшим в ВОВ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ECF" w14:textId="224F6C5B" w:rsidR="00E32666" w:rsidRDefault="00016EC8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Жители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A9CF" w14:textId="2ADF0FF7" w:rsidR="00E32666" w:rsidRDefault="00016EC8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А.О.</w:t>
            </w:r>
          </w:p>
        </w:tc>
      </w:tr>
      <w:tr w:rsidR="00076492" w14:paraId="75E9FD0F" w14:textId="77777777" w:rsidTr="00DD6654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BBEA" w14:textId="77777777" w:rsidR="00076492" w:rsidRPr="00076492" w:rsidRDefault="00076492" w:rsidP="00DD6654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ХОЛМУШИНО</w:t>
            </w:r>
          </w:p>
        </w:tc>
      </w:tr>
      <w:tr w:rsidR="00076492" w14:paraId="25D0DF4A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2EB9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вокруг школы, берег реки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35DD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Холмушинская ООШ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4424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Власко Н.В.</w:t>
            </w:r>
          </w:p>
        </w:tc>
      </w:tr>
      <w:tr w:rsidR="00076492" w14:paraId="23EAC2E1" w14:textId="77777777" w:rsidTr="00DD6654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D4ED" w14:textId="711C0AA3" w:rsidR="00076492" w:rsidRDefault="00016EC8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6492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односельчанам, погибшим в ВОВ</w:t>
            </w:r>
            <w:r w:rsidR="00076492">
              <w:rPr>
                <w:rFonts w:ascii="Times New Roman" w:hAnsi="Times New Roman" w:cs="Times New Roman"/>
                <w:sz w:val="24"/>
                <w:szCs w:val="24"/>
              </w:rPr>
              <w:t>, остановочный павильон, детская площадка по ул. Новая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6708" w14:textId="77777777" w:rsidR="00076492" w:rsidRDefault="00076492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«Холмушино», совет женщин, работники клуба и администрации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7D11" w14:textId="694E22F3" w:rsidR="00076492" w:rsidRDefault="00016EC8" w:rsidP="00DD665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Маркевич Ю.Г.</w:t>
            </w:r>
          </w:p>
        </w:tc>
      </w:tr>
    </w:tbl>
    <w:p w14:paraId="0042F314" w14:textId="77777777" w:rsidR="00076492" w:rsidRDefault="00076492" w:rsidP="00076492">
      <w:pPr>
        <w:jc w:val="right"/>
        <w:rPr>
          <w:sz w:val="20"/>
          <w:szCs w:val="20"/>
        </w:rPr>
      </w:pPr>
    </w:p>
    <w:p w14:paraId="237408BB" w14:textId="77777777" w:rsidR="00076492" w:rsidRPr="00E5000D" w:rsidRDefault="00076492" w:rsidP="00076492">
      <w:pPr>
        <w:jc w:val="right"/>
        <w:rPr>
          <w:sz w:val="20"/>
          <w:szCs w:val="20"/>
        </w:rPr>
      </w:pPr>
    </w:p>
    <w:p w14:paraId="7D09B192" w14:textId="77777777" w:rsidR="00076492" w:rsidRPr="00BC291C" w:rsidRDefault="00076492" w:rsidP="00076492">
      <w:pPr>
        <w:pStyle w:val="a"/>
        <w:numPr>
          <w:ilvl w:val="0"/>
          <w:numId w:val="0"/>
        </w:numPr>
        <w:spacing w:before="0" w:beforeAutospacing="0" w:after="0" w:afterAutospacing="0"/>
        <w:jc w:val="right"/>
        <w:rPr>
          <w:color w:val="000000"/>
          <w:sz w:val="12"/>
          <w:szCs w:val="12"/>
        </w:rPr>
      </w:pPr>
    </w:p>
    <w:p w14:paraId="1CC4C354" w14:textId="77777777" w:rsidR="00A81C34" w:rsidRDefault="00A81C34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A81C34" w:rsidSect="004F3630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E59E" w14:textId="77777777" w:rsidR="00330244" w:rsidRDefault="00330244">
      <w:r>
        <w:separator/>
      </w:r>
    </w:p>
  </w:endnote>
  <w:endnote w:type="continuationSeparator" w:id="0">
    <w:p w14:paraId="051856A1" w14:textId="77777777" w:rsidR="00330244" w:rsidRDefault="0033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B9173" w14:textId="77777777" w:rsidR="00330244" w:rsidRDefault="00330244">
      <w:r>
        <w:separator/>
      </w:r>
    </w:p>
  </w:footnote>
  <w:footnote w:type="continuationSeparator" w:id="0">
    <w:p w14:paraId="50F82CFC" w14:textId="77777777" w:rsidR="00330244" w:rsidRDefault="00330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2810296"/>
      <w:docPartObj>
        <w:docPartGallery w:val="Page Numbers (Top of Page)"/>
        <w:docPartUnique/>
      </w:docPartObj>
    </w:sdtPr>
    <w:sdtEndPr/>
    <w:sdtContent>
      <w:p w14:paraId="301366AB" w14:textId="77777777" w:rsidR="00D35AD2" w:rsidRDefault="00D35A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72A">
          <w:rPr>
            <w:noProof/>
          </w:rPr>
          <w:t>8</w:t>
        </w:r>
        <w:r>
          <w:fldChar w:fldCharType="end"/>
        </w:r>
      </w:p>
    </w:sdtContent>
  </w:sdt>
  <w:p w14:paraId="735671C7" w14:textId="77777777" w:rsidR="00B93595" w:rsidRDefault="00B9359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7B8A" w14:textId="77777777" w:rsidR="00B93595" w:rsidRDefault="00B93595">
    <w:pPr>
      <w:pStyle w:val="a9"/>
      <w:jc w:val="center"/>
    </w:pPr>
  </w:p>
  <w:p w14:paraId="78A11720" w14:textId="77777777" w:rsidR="00B93595" w:rsidRDefault="00B935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EAA19FB"/>
    <w:multiLevelType w:val="hybridMultilevel"/>
    <w:tmpl w:val="53487760"/>
    <w:lvl w:ilvl="0" w:tplc="0CF8D81C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21"/>
  </w:num>
  <w:num w:numId="5">
    <w:abstractNumId w:val="7"/>
  </w:num>
  <w:num w:numId="6">
    <w:abstractNumId w:val="1"/>
  </w:num>
  <w:num w:numId="7">
    <w:abstractNumId w:val="2"/>
  </w:num>
  <w:num w:numId="8">
    <w:abstractNumId w:val="16"/>
  </w:num>
  <w:num w:numId="9">
    <w:abstractNumId w:val="6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  <w:num w:numId="14">
    <w:abstractNumId w:val="15"/>
  </w:num>
  <w:num w:numId="15">
    <w:abstractNumId w:val="17"/>
  </w:num>
  <w:num w:numId="16">
    <w:abstractNumId w:val="1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19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E9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6EC8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6F4B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6492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4FD4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730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72A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A74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0B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21D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6F8B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A9B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2C12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2EA0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244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94D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1813"/>
    <w:rsid w:val="003657E1"/>
    <w:rsid w:val="00365B14"/>
    <w:rsid w:val="00366820"/>
    <w:rsid w:val="003721E9"/>
    <w:rsid w:val="00372587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6A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75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6FD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2ED9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630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6D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ABF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AE9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9A7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0F70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B3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54C"/>
    <w:rsid w:val="006466E2"/>
    <w:rsid w:val="006470E1"/>
    <w:rsid w:val="00647D77"/>
    <w:rsid w:val="0065032F"/>
    <w:rsid w:val="00650E5F"/>
    <w:rsid w:val="006511DC"/>
    <w:rsid w:val="006517CD"/>
    <w:rsid w:val="00651F91"/>
    <w:rsid w:val="00652ADB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8A9"/>
    <w:rsid w:val="006C1A91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86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A08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506"/>
    <w:rsid w:val="0077465D"/>
    <w:rsid w:val="00774A0D"/>
    <w:rsid w:val="00774B39"/>
    <w:rsid w:val="00774B61"/>
    <w:rsid w:val="00776330"/>
    <w:rsid w:val="00776FC2"/>
    <w:rsid w:val="00777AA2"/>
    <w:rsid w:val="007802D0"/>
    <w:rsid w:val="00780FC3"/>
    <w:rsid w:val="007813F3"/>
    <w:rsid w:val="00781506"/>
    <w:rsid w:val="0078226A"/>
    <w:rsid w:val="00783368"/>
    <w:rsid w:val="00783424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CB4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840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5227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758"/>
    <w:rsid w:val="00873B62"/>
    <w:rsid w:val="00873C07"/>
    <w:rsid w:val="00873D4A"/>
    <w:rsid w:val="00874897"/>
    <w:rsid w:val="00875391"/>
    <w:rsid w:val="00875487"/>
    <w:rsid w:val="00877067"/>
    <w:rsid w:val="00880003"/>
    <w:rsid w:val="00880332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99F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3D25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644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10B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A21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4C5B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59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07F1"/>
    <w:rsid w:val="00A315D9"/>
    <w:rsid w:val="00A318C3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579B6"/>
    <w:rsid w:val="00A6008A"/>
    <w:rsid w:val="00A60A7B"/>
    <w:rsid w:val="00A61DDA"/>
    <w:rsid w:val="00A62804"/>
    <w:rsid w:val="00A629E9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C34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69B4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1D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36F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CEE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595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086"/>
    <w:rsid w:val="00BB2961"/>
    <w:rsid w:val="00BB2B66"/>
    <w:rsid w:val="00BB355F"/>
    <w:rsid w:val="00BB4150"/>
    <w:rsid w:val="00BB4624"/>
    <w:rsid w:val="00BB55E5"/>
    <w:rsid w:val="00BB5BA8"/>
    <w:rsid w:val="00BB6EB5"/>
    <w:rsid w:val="00BB708E"/>
    <w:rsid w:val="00BB71CC"/>
    <w:rsid w:val="00BB72A5"/>
    <w:rsid w:val="00BB7E80"/>
    <w:rsid w:val="00BB7EA7"/>
    <w:rsid w:val="00BC1A13"/>
    <w:rsid w:val="00BC1CB6"/>
    <w:rsid w:val="00BC289E"/>
    <w:rsid w:val="00BC291C"/>
    <w:rsid w:val="00BC362B"/>
    <w:rsid w:val="00BC51C0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146B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3A62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18B3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5D93"/>
    <w:rsid w:val="00D06D6C"/>
    <w:rsid w:val="00D07BF2"/>
    <w:rsid w:val="00D1023B"/>
    <w:rsid w:val="00D10787"/>
    <w:rsid w:val="00D11179"/>
    <w:rsid w:val="00D11567"/>
    <w:rsid w:val="00D11D09"/>
    <w:rsid w:val="00D13A76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AD2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4B30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663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B4C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18AB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742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666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00D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9DD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14B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032C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C2F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10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3DB7"/>
    <w:rsid w:val="00F35108"/>
    <w:rsid w:val="00F37696"/>
    <w:rsid w:val="00F40406"/>
    <w:rsid w:val="00F40AC3"/>
    <w:rsid w:val="00F411F3"/>
    <w:rsid w:val="00F42FB4"/>
    <w:rsid w:val="00F436B5"/>
    <w:rsid w:val="00F4373E"/>
    <w:rsid w:val="00F4455D"/>
    <w:rsid w:val="00F45C1C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418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3E1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BC7"/>
    <w:rsid w:val="00FB0CF1"/>
    <w:rsid w:val="00FB18CF"/>
    <w:rsid w:val="00FB18D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F13D0E"/>
  <w15:docId w15:val="{6B06DB73-A8B6-4482-B479-E41E4661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link w:val="ad"/>
    <w:uiPriority w:val="99"/>
    <w:rsid w:val="00046BE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f">
    <w:name w:val="Balloon Text"/>
    <w:basedOn w:val="a0"/>
    <w:link w:val="af0"/>
    <w:rsid w:val="009F454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4548"/>
    <w:rPr>
      <w:rFonts w:ascii="Tahoma" w:hAnsi="Tahoma" w:cs="Tahoma"/>
      <w:sz w:val="16"/>
      <w:szCs w:val="16"/>
    </w:rPr>
  </w:style>
  <w:style w:type="character" w:styleId="af1">
    <w:name w:val="annotation reference"/>
    <w:rsid w:val="00185E59"/>
    <w:rPr>
      <w:sz w:val="16"/>
      <w:szCs w:val="16"/>
    </w:rPr>
  </w:style>
  <w:style w:type="paragraph" w:styleId="af2">
    <w:name w:val="annotation text"/>
    <w:basedOn w:val="a0"/>
    <w:link w:val="af3"/>
    <w:rsid w:val="00185E5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185E59"/>
  </w:style>
  <w:style w:type="paragraph" w:styleId="af4">
    <w:name w:val="annotation subject"/>
    <w:basedOn w:val="af2"/>
    <w:next w:val="af2"/>
    <w:link w:val="af5"/>
    <w:rsid w:val="00185E59"/>
    <w:rPr>
      <w:b/>
      <w:bCs/>
    </w:rPr>
  </w:style>
  <w:style w:type="character" w:customStyle="1" w:styleId="af5">
    <w:name w:val="Тема примечания Знак"/>
    <w:link w:val="af4"/>
    <w:rsid w:val="00185E59"/>
    <w:rPr>
      <w:b/>
      <w:bCs/>
    </w:rPr>
  </w:style>
  <w:style w:type="paragraph" w:customStyle="1" w:styleId="af6">
    <w:qFormat/>
    <w:rsid w:val="001C2262"/>
    <w:pPr>
      <w:jc w:val="center"/>
    </w:pPr>
    <w:rPr>
      <w:b/>
      <w:sz w:val="24"/>
      <w:szCs w:val="24"/>
    </w:rPr>
  </w:style>
  <w:style w:type="character" w:customStyle="1" w:styleId="af7">
    <w:name w:val="Заголовок Знак"/>
    <w:rsid w:val="001C2262"/>
    <w:rPr>
      <w:b/>
      <w:sz w:val="24"/>
      <w:szCs w:val="24"/>
    </w:rPr>
  </w:style>
  <w:style w:type="paragraph" w:styleId="af8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8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9">
    <w:name w:val="List Paragraph"/>
    <w:basedOn w:val="a0"/>
    <w:uiPriority w:val="34"/>
    <w:qFormat/>
    <w:rsid w:val="00FB0B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1"/>
    <w:link w:val="ac"/>
    <w:uiPriority w:val="99"/>
    <w:rsid w:val="00B93595"/>
    <w:rPr>
      <w:sz w:val="24"/>
      <w:szCs w:val="24"/>
    </w:rPr>
  </w:style>
  <w:style w:type="character" w:customStyle="1" w:styleId="aa">
    <w:name w:val="Верхний колонтитул Знак"/>
    <w:basedOn w:val="a1"/>
    <w:link w:val="a9"/>
    <w:uiPriority w:val="99"/>
    <w:rsid w:val="00B93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3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199C0-69DD-4F32-9113-22A7D451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20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4326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Шестаков</cp:lastModifiedBy>
  <cp:revision>6</cp:revision>
  <cp:lastPrinted>2025-03-18T02:55:00Z</cp:lastPrinted>
  <dcterms:created xsi:type="dcterms:W3CDTF">2025-03-18T02:40:00Z</dcterms:created>
  <dcterms:modified xsi:type="dcterms:W3CDTF">2025-03-24T08:18:00Z</dcterms:modified>
</cp:coreProperties>
</file>